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76CD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6CD3">
              <w:rPr>
                <w:b/>
                <w:sz w:val="26"/>
                <w:szCs w:val="26"/>
                <w:lang w:val="en-US"/>
              </w:rPr>
              <w:t>203C_006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76CD3" w:rsidRDefault="0004425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76CD3">
              <w:rPr>
                <w:b/>
                <w:sz w:val="26"/>
                <w:szCs w:val="26"/>
                <w:lang w:val="en-US"/>
              </w:rPr>
              <w:t>2274876</w:t>
            </w:r>
            <w:r w:rsidR="00C44B8B" w:rsidRPr="00176CD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7502F">
        <w:rPr>
          <w:b/>
          <w:sz w:val="26"/>
          <w:szCs w:val="26"/>
        </w:rPr>
        <w:t>(</w:t>
      </w:r>
      <w:r w:rsidR="0004425A" w:rsidRPr="00C62B24">
        <w:rPr>
          <w:b/>
          <w:sz w:val="26"/>
          <w:szCs w:val="26"/>
        </w:rPr>
        <w:t>Оголовок ОГ-9</w:t>
      </w:r>
      <w:r w:rsidR="00F7502F">
        <w:rPr>
          <w:b/>
          <w:sz w:val="26"/>
          <w:szCs w:val="26"/>
        </w:rPr>
        <w:t>)</w:t>
      </w:r>
      <w:r w:rsidR="009937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93753">
        <w:rPr>
          <w:b/>
          <w:sz w:val="26"/>
          <w:szCs w:val="26"/>
          <w:u w:val="single"/>
        </w:rPr>
        <w:t>203</w:t>
      </w:r>
      <w:r w:rsidR="00F115B9" w:rsidRPr="0099375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C62B24">
        <w:rPr>
          <w:sz w:val="24"/>
          <w:szCs w:val="24"/>
        </w:rPr>
        <w:t xml:space="preserve"> </w:t>
      </w:r>
      <w:bookmarkStart w:id="1" w:name="Поле4"/>
      <w:r w:rsidR="00370893" w:rsidRPr="00C62B24">
        <w:rPr>
          <w:sz w:val="24"/>
          <w:szCs w:val="24"/>
        </w:rPr>
        <w:t>Типовой</w:t>
      </w:r>
      <w:r w:rsidR="0004425A" w:rsidRPr="00C62B24">
        <w:rPr>
          <w:sz w:val="24"/>
          <w:szCs w:val="24"/>
        </w:rPr>
        <w:t xml:space="preserve"> проект 3.407.1-143.8.32</w:t>
      </w:r>
      <w:bookmarkEnd w:id="1"/>
      <w:r w:rsidR="00C62B24" w:rsidRPr="00C62B24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778BD" w:rsidRDefault="00F778BD" w:rsidP="00F778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778BD" w:rsidRDefault="00F778BD" w:rsidP="00F778B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778BD" w:rsidRDefault="00F778BD" w:rsidP="00F778B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778BD" w:rsidRDefault="00F778BD" w:rsidP="00F778B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778BD" w:rsidRDefault="00F778BD" w:rsidP="00F778B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78BD" w:rsidRDefault="00F778BD" w:rsidP="00F778B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778BD" w:rsidRDefault="00A84C29" w:rsidP="00F778B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62B24">
        <w:rPr>
          <w:sz w:val="24"/>
          <w:szCs w:val="24"/>
        </w:rPr>
        <w:t>Типово</w:t>
      </w:r>
      <w:r w:rsidR="004B7ABF">
        <w:rPr>
          <w:sz w:val="24"/>
          <w:szCs w:val="24"/>
        </w:rPr>
        <w:t>го</w:t>
      </w:r>
      <w:r w:rsidRPr="00C62B24">
        <w:rPr>
          <w:sz w:val="24"/>
          <w:szCs w:val="24"/>
        </w:rPr>
        <w:t xml:space="preserve"> проект</w:t>
      </w:r>
      <w:r w:rsidR="004B7ABF">
        <w:rPr>
          <w:sz w:val="24"/>
          <w:szCs w:val="24"/>
        </w:rPr>
        <w:t>а</w:t>
      </w:r>
      <w:r w:rsidRPr="00C62B24">
        <w:rPr>
          <w:sz w:val="24"/>
          <w:szCs w:val="24"/>
        </w:rPr>
        <w:t xml:space="preserve"> 3.407.1-143.8.32</w:t>
      </w:r>
      <w:r w:rsidR="00F778BD">
        <w:rPr>
          <w:sz w:val="26"/>
          <w:szCs w:val="26"/>
        </w:rPr>
        <w:t>;</w:t>
      </w:r>
    </w:p>
    <w:p w:rsidR="00F778BD" w:rsidRDefault="00F778BD" w:rsidP="00F778B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778BD" w:rsidRDefault="00F778BD" w:rsidP="00F778B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778BD" w:rsidRDefault="00F778BD" w:rsidP="00F778B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78BD" w:rsidRDefault="00F778BD" w:rsidP="00F778B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78BD" w:rsidRDefault="00F778BD" w:rsidP="00A8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778BD" w:rsidRDefault="00F778BD" w:rsidP="00F778B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778BD" w:rsidRDefault="00F778BD" w:rsidP="00F778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778BD" w:rsidRDefault="00F778BD" w:rsidP="00F778B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778BD" w:rsidRDefault="00F778BD" w:rsidP="00A8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778BD" w:rsidRDefault="00F778BD" w:rsidP="00F778B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778BD" w:rsidRDefault="00F778BD" w:rsidP="00F778B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027" w:rsidRDefault="00C76027">
      <w:r>
        <w:separator/>
      </w:r>
    </w:p>
  </w:endnote>
  <w:endnote w:type="continuationSeparator" w:id="0">
    <w:p w:rsidR="00C76027" w:rsidRDefault="00C7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027" w:rsidRDefault="00C76027">
      <w:r>
        <w:separator/>
      </w:r>
    </w:p>
  </w:footnote>
  <w:footnote w:type="continuationSeparator" w:id="0">
    <w:p w:rsidR="00C76027" w:rsidRDefault="00C76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E3845A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11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5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25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6CD3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507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893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ABF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90E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266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53"/>
    <w:rsid w:val="00993A3E"/>
    <w:rsid w:val="00993A48"/>
    <w:rsid w:val="009952F9"/>
    <w:rsid w:val="009954AF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4C29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B24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027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A12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F46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813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7E2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5F5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02F"/>
    <w:rsid w:val="00F75196"/>
    <w:rsid w:val="00F754CC"/>
    <w:rsid w:val="00F76FA1"/>
    <w:rsid w:val="00F7710B"/>
    <w:rsid w:val="00F7773E"/>
    <w:rsid w:val="00F778BD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F4034E-E0A8-41F3-89E8-0E476DF2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1705-7231-46A2-984D-3A38AB57A1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55ADFE0-9504-45F5-B264-2B25B936C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10EF5-C875-4C1F-BD31-EBABFDE1AF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DD20F-EF97-4221-8E0F-16B0FB29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33</TotalTime>
  <Pages>1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2015-06-02T11:16:00Z</dcterms:created>
  <dcterms:modified xsi:type="dcterms:W3CDTF">2015-09-23T14:35:00Z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